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70630" w14:textId="77777777" w:rsidR="009E6103" w:rsidRDefault="009E6103" w:rsidP="009E6103">
      <w:pPr>
        <w:pStyle w:val="NoSpacing"/>
      </w:pPr>
      <w:r>
        <w:rPr>
          <w:u w:val="single"/>
        </w:rPr>
        <w:t>Henry CHAMBRE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14:paraId="10953D1A" w14:textId="77777777" w:rsidR="009E6103" w:rsidRDefault="009E6103" w:rsidP="009E6103">
      <w:pPr>
        <w:pStyle w:val="NoSpacing"/>
      </w:pPr>
    </w:p>
    <w:p w14:paraId="4855C3DE" w14:textId="77777777" w:rsidR="009E6103" w:rsidRDefault="009E6103" w:rsidP="009E6103">
      <w:pPr>
        <w:pStyle w:val="NoSpacing"/>
      </w:pPr>
    </w:p>
    <w:p w14:paraId="1D48090C" w14:textId="77777777" w:rsidR="009E6103" w:rsidRDefault="009E6103" w:rsidP="009E6103">
      <w:pPr>
        <w:pStyle w:val="NoSpacing"/>
      </w:pPr>
      <w:r>
        <w:t xml:space="preserve">  1 Apr.1483</w:t>
      </w:r>
      <w:r>
        <w:tab/>
        <w:t xml:space="preserve">He and Richard </w:t>
      </w:r>
      <w:proofErr w:type="spellStart"/>
      <w:r>
        <w:t>Leechemere</w:t>
      </w:r>
      <w:proofErr w:type="spellEnd"/>
      <w:r>
        <w:t xml:space="preserve">(q.v.) appointed Thomas </w:t>
      </w:r>
      <w:proofErr w:type="spellStart"/>
      <w:r>
        <w:t>Walcroft</w:t>
      </w:r>
      <w:proofErr w:type="spellEnd"/>
      <w:r>
        <w:t xml:space="preserve"> of Ledbury,</w:t>
      </w:r>
    </w:p>
    <w:p w14:paraId="6F8FCC53" w14:textId="77777777" w:rsidR="009E6103" w:rsidRDefault="009E6103" w:rsidP="009E6103">
      <w:pPr>
        <w:pStyle w:val="NoSpacing"/>
      </w:pPr>
      <w:r>
        <w:tab/>
      </w:r>
      <w:r>
        <w:tab/>
        <w:t xml:space="preserve">Herefordshire(q.v.), as their attorney to deliver </w:t>
      </w:r>
      <w:proofErr w:type="spellStart"/>
      <w:r>
        <w:t>seisin</w:t>
      </w:r>
      <w:proofErr w:type="spellEnd"/>
      <w:r>
        <w:t xml:space="preserve"> to Thomas </w:t>
      </w:r>
    </w:p>
    <w:p w14:paraId="7A9E8A7A" w14:textId="77777777" w:rsidR="009E6103" w:rsidRDefault="009E6103" w:rsidP="009E6103">
      <w:pPr>
        <w:pStyle w:val="NoSpacing"/>
      </w:pPr>
      <w:r>
        <w:tab/>
      </w:r>
      <w:r>
        <w:tab/>
      </w:r>
      <w:proofErr w:type="spellStart"/>
      <w:r>
        <w:t>Grayell</w:t>
      </w:r>
      <w:proofErr w:type="spellEnd"/>
      <w:r>
        <w:t xml:space="preserve"> of Ledbury(q.v.) of a burgage in Home End Street, Ledbury, and</w:t>
      </w:r>
    </w:p>
    <w:p w14:paraId="2F33741D" w14:textId="77777777" w:rsidR="009E6103" w:rsidRDefault="009E6103" w:rsidP="009E6103">
      <w:pPr>
        <w:pStyle w:val="NoSpacing"/>
      </w:pPr>
      <w:r>
        <w:tab/>
      </w:r>
      <w:r>
        <w:tab/>
        <w:t>10 acres of land in Ledbury Foreign.</w:t>
      </w:r>
    </w:p>
    <w:p w14:paraId="63FA57DF" w14:textId="77777777" w:rsidR="009E6103" w:rsidRDefault="009E6103" w:rsidP="009E6103">
      <w:pPr>
        <w:pStyle w:val="NoSpacing"/>
      </w:pPr>
      <w:r>
        <w:tab/>
      </w:r>
      <w:r>
        <w:tab/>
        <w:t>(P.R.O. ref. MS 3688/298)</w:t>
      </w:r>
    </w:p>
    <w:p w14:paraId="1609EFF7" w14:textId="77777777" w:rsidR="009E6103" w:rsidRDefault="009E6103" w:rsidP="009E6103">
      <w:pPr>
        <w:pStyle w:val="NoSpacing"/>
      </w:pPr>
    </w:p>
    <w:p w14:paraId="16478411" w14:textId="77777777" w:rsidR="009E6103" w:rsidRDefault="009E6103" w:rsidP="009E6103">
      <w:pPr>
        <w:pStyle w:val="NoSpacing"/>
      </w:pPr>
    </w:p>
    <w:p w14:paraId="50A22F88" w14:textId="77777777" w:rsidR="009E6103" w:rsidRDefault="009E6103" w:rsidP="009E6103">
      <w:pPr>
        <w:pStyle w:val="NoSpacing"/>
      </w:pPr>
      <w:r>
        <w:t>4 May 2019</w:t>
      </w:r>
    </w:p>
    <w:p w14:paraId="01C753C0" w14:textId="77777777" w:rsidR="006B2F86" w:rsidRPr="00E71FC3" w:rsidRDefault="009E61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E9820" w14:textId="77777777" w:rsidR="009E6103" w:rsidRDefault="009E6103" w:rsidP="00E71FC3">
      <w:pPr>
        <w:spacing w:after="0" w:line="240" w:lineRule="auto"/>
      </w:pPr>
      <w:r>
        <w:separator/>
      </w:r>
    </w:p>
  </w:endnote>
  <w:endnote w:type="continuationSeparator" w:id="0">
    <w:p w14:paraId="2FD82D1D" w14:textId="77777777" w:rsidR="009E6103" w:rsidRDefault="009E61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1CD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48D45" w14:textId="77777777" w:rsidR="009E6103" w:rsidRDefault="009E6103" w:rsidP="00E71FC3">
      <w:pPr>
        <w:spacing w:after="0" w:line="240" w:lineRule="auto"/>
      </w:pPr>
      <w:r>
        <w:separator/>
      </w:r>
    </w:p>
  </w:footnote>
  <w:footnote w:type="continuationSeparator" w:id="0">
    <w:p w14:paraId="0B509D15" w14:textId="77777777" w:rsidR="009E6103" w:rsidRDefault="009E61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103"/>
    <w:rsid w:val="001A7C09"/>
    <w:rsid w:val="00577BD5"/>
    <w:rsid w:val="00656CBA"/>
    <w:rsid w:val="006A1F77"/>
    <w:rsid w:val="00733BE7"/>
    <w:rsid w:val="009E610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F8C57C"/>
  <w15:chartTrackingRefBased/>
  <w15:docId w15:val="{B3385F67-5FCB-48C3-BBC1-F991AFE43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2019-05-30T19:26:00Z</dcterms:created>
  <dcterms:modified xsi:type="dcterms:W3CDTF">2019-05-30T19:27:00Z</dcterms:modified>
</cp:coreProperties>
</file>